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564DFA" w:rsidRPr="00745BA8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B23BA3" wp14:editId="54A6C4E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CDC2F27" wp14:editId="4609BA38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c>
          <w:tcPr>
            <w:tcW w:w="5762" w:type="dxa"/>
            <w:gridSpan w:val="2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  <w:p w:rsidR="00B66E15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  <w:p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:rsidR="002824EE" w:rsidRP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2824EE" w:rsidRPr="002824EE" w:rsidRDefault="002824EE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>DIR-PIS-1-029/18-B</w:t>
      </w:r>
    </w:p>
    <w:p w:rsidR="002F2430" w:rsidRPr="00724950" w:rsidRDefault="002F2430" w:rsidP="002F243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437A11" w:rsidRDefault="006115CA" w:rsidP="00E719AB">
            <w:pPr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6115CA">
              <w:rPr>
                <w:rFonts w:asciiTheme="minorHAnsi" w:hAnsiTheme="minorHAnsi"/>
                <w:sz w:val="22"/>
                <w:szCs w:val="22"/>
              </w:rPr>
              <w:t>Sukcesivna</w:t>
            </w:r>
            <w:proofErr w:type="spellEnd"/>
            <w:r w:rsidRPr="006115CA">
              <w:rPr>
                <w:rFonts w:asciiTheme="minorHAnsi" w:hAnsiTheme="minorHAnsi"/>
                <w:sz w:val="22"/>
                <w:szCs w:val="22"/>
              </w:rPr>
              <w:t xml:space="preserve"> dobava pisarniškega materiala, papirja, tiskovin, listin in obrazcev, pri kateri se upoštevajo okoljski vidiki</w:t>
            </w:r>
          </w:p>
        </w:tc>
      </w:tr>
    </w:tbl>
    <w:p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1.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E42547">
        <w:rPr>
          <w:rFonts w:asciiTheme="minorHAnsi" w:hAnsiTheme="minorHAnsi"/>
          <w:sz w:val="22"/>
          <w:szCs w:val="22"/>
          <w:lang w:eastAsia="en-US"/>
        </w:rPr>
        <w:t>pooblastitelju –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073890" w:rsidRDefault="00724950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Polno ime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oz. naziv</w:t>
            </w:r>
          </w:p>
        </w:tc>
        <w:tc>
          <w:tcPr>
            <w:tcW w:w="5560" w:type="dxa"/>
            <w:vAlign w:val="center"/>
          </w:tcPr>
          <w:p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D55EA3" w:rsidRDefault="006115CA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Sedež </w:t>
            </w:r>
          </w:p>
        </w:tc>
        <w:tc>
          <w:tcPr>
            <w:tcW w:w="5560" w:type="dxa"/>
            <w:vAlign w:val="center"/>
          </w:tcPr>
          <w:p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2824EE" w:rsidRPr="00D55EA3" w:rsidRDefault="00724950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Občina sedeža </w:t>
            </w:r>
          </w:p>
        </w:tc>
        <w:tc>
          <w:tcPr>
            <w:tcW w:w="5560" w:type="dxa"/>
            <w:vAlign w:val="center"/>
          </w:tcPr>
          <w:p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Pr="00073890" w:rsidRDefault="00724950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Matična številka 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:rsid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724950" w:rsidRPr="00745BA8" w:rsidTr="00724950">
        <w:trPr>
          <w:trHeight w:hRule="exact" w:val="907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F05C081" wp14:editId="1AB719A4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03F69D3" wp14:editId="4BCBB6D1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724950">
        <w:trPr>
          <w:trHeight w:hRule="exact" w:val="113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724950">
        <w:tc>
          <w:tcPr>
            <w:tcW w:w="5762" w:type="dxa"/>
            <w:gridSpan w:val="2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>DIR-PIS-1-029/18-B</w:t>
      </w:r>
    </w:p>
    <w:p w:rsidR="00724950" w:rsidRPr="00724950" w:rsidRDefault="00724950" w:rsidP="00724950">
      <w:pPr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724950" w:rsidRPr="00437A11" w:rsidRDefault="00DD0C4E" w:rsidP="00724950">
            <w:pPr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6115CA">
              <w:rPr>
                <w:rFonts w:asciiTheme="minorHAnsi" w:hAnsiTheme="minorHAnsi"/>
                <w:sz w:val="22"/>
                <w:szCs w:val="22"/>
              </w:rPr>
              <w:t>Sukcesivna</w:t>
            </w:r>
            <w:proofErr w:type="spellEnd"/>
            <w:r w:rsidRPr="006115CA">
              <w:rPr>
                <w:rFonts w:asciiTheme="minorHAnsi" w:hAnsiTheme="minorHAnsi"/>
                <w:sz w:val="22"/>
                <w:szCs w:val="22"/>
              </w:rPr>
              <w:t xml:space="preserve"> dobava pisarniškega materiala, papirja, tiskovin, listin in obrazcev, pri kateri se upoštevajo okoljski vidiki</w:t>
            </w:r>
          </w:p>
        </w:tc>
      </w:tr>
    </w:tbl>
    <w:p w:rsidR="00724950" w:rsidRPr="00724950" w:rsidRDefault="00724950" w:rsidP="00724950">
      <w:pPr>
        <w:spacing w:line="260" w:lineRule="atLeast"/>
        <w:jc w:val="both"/>
        <w:rPr>
          <w:sz w:val="16"/>
          <w:szCs w:val="16"/>
          <w:lang w:eastAsia="en-US"/>
        </w:rPr>
      </w:pPr>
    </w:p>
    <w:p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1.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745BA8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D0C4E" w:rsidRDefault="00DD0C4E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Osebno ime</w:t>
            </w:r>
          </w:p>
          <w:p w:rsidR="00724950" w:rsidRPr="00DD0C4E" w:rsidRDefault="00DD0C4E" w:rsidP="0072495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0"/>
                <w:szCs w:val="22"/>
              </w:rPr>
              <w:t>i</w:t>
            </w:r>
            <w:r w:rsidR="00724950" w:rsidRPr="00DD0C4E">
              <w:rPr>
                <w:rFonts w:asciiTheme="minorHAnsi" w:hAnsiTheme="minorHAnsi"/>
                <w:sz w:val="20"/>
                <w:szCs w:val="22"/>
              </w:rPr>
              <w:t>me in priimek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:rsidTr="00DD0C4E">
        <w:trPr>
          <w:trHeight w:val="540"/>
        </w:trPr>
        <w:tc>
          <w:tcPr>
            <w:tcW w:w="3936" w:type="dxa"/>
            <w:shd w:val="clear" w:color="auto" w:fill="C6E6A2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520"/>
        </w:trPr>
        <w:tc>
          <w:tcPr>
            <w:tcW w:w="3936" w:type="dxa"/>
            <w:shd w:val="clear" w:color="auto" w:fill="C6E6A2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Datum rojstva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514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b/>
                <w:sz w:val="22"/>
                <w:szCs w:val="22"/>
              </w:rPr>
              <w:t>Kraj rojstva</w:t>
            </w:r>
          </w:p>
        </w:tc>
        <w:tc>
          <w:tcPr>
            <w:tcW w:w="5560" w:type="dxa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508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b/>
                <w:sz w:val="22"/>
                <w:szCs w:val="22"/>
              </w:rPr>
              <w:t>Občina rojstva</w:t>
            </w:r>
          </w:p>
        </w:tc>
        <w:tc>
          <w:tcPr>
            <w:tcW w:w="5560" w:type="dxa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488"/>
        </w:trPr>
        <w:tc>
          <w:tcPr>
            <w:tcW w:w="3936" w:type="dxa"/>
            <w:shd w:val="clear" w:color="auto" w:fill="C6E6A2"/>
            <w:vAlign w:val="center"/>
          </w:tcPr>
          <w:p w:rsidR="00724950" w:rsidRPr="00D55EA3" w:rsidRDefault="00DD0C4E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Država rojstva</w:t>
            </w:r>
          </w:p>
        </w:tc>
        <w:tc>
          <w:tcPr>
            <w:tcW w:w="5560" w:type="dxa"/>
            <w:vAlign w:val="center"/>
          </w:tcPr>
          <w:p w:rsidR="00724950" w:rsidRPr="00D55EA3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stalnega/začasnega bivališča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  <w:bookmarkStart w:id="2" w:name="_GoBack"/>
      <w:bookmarkEnd w:id="2"/>
    </w:p>
    <w:sectPr w:rsidR="00B66E15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C75" w:rsidRDefault="00904C75" w:rsidP="002F2430">
      <w:r>
        <w:separator/>
      </w:r>
    </w:p>
  </w:endnote>
  <w:endnote w:type="continuationSeparator" w:id="0">
    <w:p w:rsidR="00904C75" w:rsidRDefault="00904C75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C75" w:rsidRDefault="00904C75" w:rsidP="002F2430">
      <w:r>
        <w:separator/>
      </w:r>
    </w:p>
  </w:footnote>
  <w:footnote w:type="continuationSeparator" w:id="0">
    <w:p w:rsidR="00904C75" w:rsidRDefault="00904C75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Zahtevek za pridobitev potrdila iz kazenske evidence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04295"/>
    <w:rsid w:val="0006346E"/>
    <w:rsid w:val="00073890"/>
    <w:rsid w:val="000975DD"/>
    <w:rsid w:val="000A387B"/>
    <w:rsid w:val="000C3F51"/>
    <w:rsid w:val="00133FB1"/>
    <w:rsid w:val="001B03D2"/>
    <w:rsid w:val="001B359D"/>
    <w:rsid w:val="00224CD2"/>
    <w:rsid w:val="0025568D"/>
    <w:rsid w:val="002824EE"/>
    <w:rsid w:val="002B4EA3"/>
    <w:rsid w:val="002F2430"/>
    <w:rsid w:val="00316B8A"/>
    <w:rsid w:val="003863C7"/>
    <w:rsid w:val="003E6C77"/>
    <w:rsid w:val="003E7532"/>
    <w:rsid w:val="00410621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C4366"/>
    <w:rsid w:val="00702FAD"/>
    <w:rsid w:val="00710D44"/>
    <w:rsid w:val="00724950"/>
    <w:rsid w:val="0075144E"/>
    <w:rsid w:val="00761F7E"/>
    <w:rsid w:val="0078430B"/>
    <w:rsid w:val="007D63A6"/>
    <w:rsid w:val="00805AD7"/>
    <w:rsid w:val="00834793"/>
    <w:rsid w:val="00855041"/>
    <w:rsid w:val="00884003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626A"/>
    <w:rsid w:val="009D06A8"/>
    <w:rsid w:val="009E3F98"/>
    <w:rsid w:val="00A44BD0"/>
    <w:rsid w:val="00AC0D8F"/>
    <w:rsid w:val="00AC3B3E"/>
    <w:rsid w:val="00AE4BF6"/>
    <w:rsid w:val="00B038CE"/>
    <w:rsid w:val="00B4570C"/>
    <w:rsid w:val="00B55A6D"/>
    <w:rsid w:val="00B66E15"/>
    <w:rsid w:val="00BF2672"/>
    <w:rsid w:val="00C617ED"/>
    <w:rsid w:val="00CA6C8E"/>
    <w:rsid w:val="00CB751D"/>
    <w:rsid w:val="00CF5E9A"/>
    <w:rsid w:val="00D13E7C"/>
    <w:rsid w:val="00D14299"/>
    <w:rsid w:val="00D32FC8"/>
    <w:rsid w:val="00D52B31"/>
    <w:rsid w:val="00D55EA3"/>
    <w:rsid w:val="00D65D79"/>
    <w:rsid w:val="00DC6CF4"/>
    <w:rsid w:val="00DD0C4E"/>
    <w:rsid w:val="00E03D73"/>
    <w:rsid w:val="00E276A4"/>
    <w:rsid w:val="00E42547"/>
    <w:rsid w:val="00E719AB"/>
    <w:rsid w:val="00ED2F82"/>
    <w:rsid w:val="00EE7BAE"/>
    <w:rsid w:val="00EF4437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96BBC-E52D-4F88-84EA-1985E3F78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94292DF4.dotm</Template>
  <TotalTime>155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Romana Spruk</cp:lastModifiedBy>
  <cp:revision>7</cp:revision>
  <cp:lastPrinted>2018-08-06T10:26:00Z</cp:lastPrinted>
  <dcterms:created xsi:type="dcterms:W3CDTF">2019-02-05T10:18:00Z</dcterms:created>
  <dcterms:modified xsi:type="dcterms:W3CDTF">2019-02-07T09:26:00Z</dcterms:modified>
</cp:coreProperties>
</file>